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BCA42" w14:textId="77777777" w:rsidR="00B23CB1" w:rsidRDefault="00B23CB1" w:rsidP="00B23C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MEDROSE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02B0332" w14:textId="77777777" w:rsidR="00B23CB1" w:rsidRDefault="00B23CB1" w:rsidP="00B23C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mercer.</w:t>
      </w:r>
    </w:p>
    <w:p w14:paraId="2D265800" w14:textId="77777777" w:rsidR="00B23CB1" w:rsidRDefault="00B23CB1" w:rsidP="00B23CB1">
      <w:pPr>
        <w:pStyle w:val="NoSpacing"/>
        <w:rPr>
          <w:rFonts w:cs="Times New Roman"/>
          <w:szCs w:val="24"/>
        </w:rPr>
      </w:pPr>
    </w:p>
    <w:p w14:paraId="330AD2BD" w14:textId="77777777" w:rsidR="00B23CB1" w:rsidRDefault="00B23CB1" w:rsidP="00B23CB1">
      <w:pPr>
        <w:pStyle w:val="NoSpacing"/>
        <w:rPr>
          <w:rFonts w:cs="Times New Roman"/>
          <w:szCs w:val="24"/>
        </w:rPr>
      </w:pPr>
    </w:p>
    <w:p w14:paraId="4143753A" w14:textId="77777777" w:rsidR="00B23CB1" w:rsidRDefault="00B23CB1" w:rsidP="00B23C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1400</w:t>
      </w:r>
      <w:r>
        <w:rPr>
          <w:rFonts w:cs="Times New Roman"/>
          <w:szCs w:val="24"/>
        </w:rPr>
        <w:tab/>
        <w:t xml:space="preserve">He was apprenticed to John </w:t>
      </w:r>
      <w:proofErr w:type="spellStart"/>
      <w:r>
        <w:rPr>
          <w:rFonts w:cs="Times New Roman"/>
          <w:szCs w:val="24"/>
        </w:rPr>
        <w:t>Wodcote</w:t>
      </w:r>
      <w:proofErr w:type="spellEnd"/>
      <w:r>
        <w:rPr>
          <w:rFonts w:cs="Times New Roman"/>
          <w:szCs w:val="24"/>
        </w:rPr>
        <w:t xml:space="preserve"> of London, mercer(q.v.).</w:t>
      </w:r>
    </w:p>
    <w:p w14:paraId="53F5005F" w14:textId="77777777" w:rsidR="00B23CB1" w:rsidRDefault="00B23CB1" w:rsidP="00B23C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E77B4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91C0F3B" w14:textId="77777777" w:rsidR="00B23CB1" w:rsidRDefault="00B23CB1" w:rsidP="00B23CB1">
      <w:pPr>
        <w:pStyle w:val="NoSpacing"/>
        <w:rPr>
          <w:rFonts w:cs="Times New Roman"/>
          <w:szCs w:val="24"/>
        </w:rPr>
      </w:pPr>
    </w:p>
    <w:p w14:paraId="448138A7" w14:textId="77777777" w:rsidR="00B23CB1" w:rsidRDefault="00B23CB1" w:rsidP="00B23CB1">
      <w:pPr>
        <w:pStyle w:val="NoSpacing"/>
        <w:rPr>
          <w:rFonts w:cs="Times New Roman"/>
          <w:szCs w:val="24"/>
        </w:rPr>
      </w:pPr>
    </w:p>
    <w:p w14:paraId="2C674000" w14:textId="77777777" w:rsidR="00B23CB1" w:rsidRDefault="00B23CB1" w:rsidP="00B23C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012ADF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49350" w14:textId="77777777" w:rsidR="00B23CB1" w:rsidRDefault="00B23CB1" w:rsidP="009139A6">
      <w:r>
        <w:separator/>
      </w:r>
    </w:p>
  </w:endnote>
  <w:endnote w:type="continuationSeparator" w:id="0">
    <w:p w14:paraId="21D627B5" w14:textId="77777777" w:rsidR="00B23CB1" w:rsidRDefault="00B23C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8DF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AA2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DCE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C823C" w14:textId="77777777" w:rsidR="00B23CB1" w:rsidRDefault="00B23CB1" w:rsidP="009139A6">
      <w:r>
        <w:separator/>
      </w:r>
    </w:p>
  </w:footnote>
  <w:footnote w:type="continuationSeparator" w:id="0">
    <w:p w14:paraId="4E6444A5" w14:textId="77777777" w:rsidR="00B23CB1" w:rsidRDefault="00B23C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255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FB2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80C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B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23CB1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1EA1"/>
  <w15:chartTrackingRefBased/>
  <w15:docId w15:val="{BCFC0504-7BA5-49CB-8ABA-4F19F271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3C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2024-06-05T18:15:00Z</dcterms:created>
  <dcterms:modified xsi:type="dcterms:W3CDTF">2024-06-05T18:15:00Z</dcterms:modified>
</cp:coreProperties>
</file>